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AD" w:rsidRPr="00426761" w:rsidRDefault="00FA61AD">
      <w:pPr>
        <w:rPr>
          <w:sz w:val="28"/>
          <w:szCs w:val="28"/>
        </w:rPr>
      </w:pPr>
      <w:r w:rsidRPr="00426761">
        <w:rPr>
          <w:sz w:val="28"/>
          <w:szCs w:val="28"/>
        </w:rPr>
        <w:t>Name:____________________________________________D</w:t>
      </w:r>
      <w:r>
        <w:rPr>
          <w:sz w:val="28"/>
          <w:szCs w:val="28"/>
        </w:rPr>
        <w:t>ate:_____________</w:t>
      </w:r>
    </w:p>
    <w:p w:rsidR="00FA61AD" w:rsidRDefault="00FA61AD">
      <w:pPr>
        <w:rPr>
          <w:sz w:val="28"/>
          <w:szCs w:val="28"/>
        </w:rPr>
      </w:pPr>
      <w:r w:rsidRPr="00426761">
        <w:rPr>
          <w:sz w:val="28"/>
          <w:szCs w:val="28"/>
        </w:rPr>
        <w:t>Teacher:__________________________________________Sc</w:t>
      </w:r>
      <w:r>
        <w:rPr>
          <w:sz w:val="28"/>
          <w:szCs w:val="28"/>
        </w:rPr>
        <w:t>hool:____________</w:t>
      </w:r>
    </w:p>
    <w:p w:rsidR="00FA61AD" w:rsidRDefault="00FA61AD">
      <w:pPr>
        <w:rPr>
          <w:sz w:val="28"/>
          <w:szCs w:val="28"/>
        </w:rPr>
      </w:pPr>
    </w:p>
    <w:p w:rsidR="00FA61AD" w:rsidRPr="00426761" w:rsidRDefault="00FA61AD" w:rsidP="00426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Kindergarten English Language Arts Pre-</w:t>
      </w:r>
      <w:r w:rsidRPr="00426761">
        <w:rPr>
          <w:b/>
          <w:sz w:val="28"/>
          <w:szCs w:val="28"/>
        </w:rPr>
        <w:t>Assessment: Timed Writing Task</w:t>
      </w:r>
    </w:p>
    <w:p w:rsidR="00FA61AD" w:rsidRDefault="00FA61AD" w:rsidP="00426761">
      <w:pPr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0;margin-top:30.1pt;width:486pt;height:15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" filled="f" strokeweight=".5pt">
            <v:textbox>
              <w:txbxContent>
                <w:p w:rsidR="00FA61AD" w:rsidRPr="0046297E" w:rsidRDefault="00FA61AD" w:rsidP="000F0C40">
                  <w:pPr>
                    <w:rPr>
                      <w:sz w:val="28"/>
                      <w:szCs w:val="28"/>
                    </w:rPr>
                  </w:pPr>
                  <w:r w:rsidRPr="00426761">
                    <w:rPr>
                      <w:b/>
                      <w:sz w:val="28"/>
                      <w:szCs w:val="28"/>
                    </w:rPr>
                    <w:t>Directions:</w:t>
                  </w:r>
                </w:p>
                <w:p w:rsidR="00FA61AD" w:rsidRDefault="00FA61AD" w:rsidP="000F0C40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46297E">
                    <w:rPr>
                      <w:sz w:val="28"/>
                      <w:szCs w:val="28"/>
                    </w:rPr>
                    <w:t>Use the space</w:t>
                  </w:r>
                  <w:r>
                    <w:rPr>
                      <w:sz w:val="28"/>
                      <w:szCs w:val="28"/>
                    </w:rPr>
                    <w:t xml:space="preserve"> provided to share several facts you have learned about one animal and its habitat.</w:t>
                  </w:r>
                </w:p>
                <w:p w:rsidR="00FA61AD" w:rsidRDefault="00FA61AD" w:rsidP="0046297E">
                  <w:pPr>
                    <w:pStyle w:val="ListParagraph"/>
                    <w:rPr>
                      <w:sz w:val="28"/>
                      <w:szCs w:val="28"/>
                    </w:rPr>
                  </w:pPr>
                </w:p>
                <w:p w:rsidR="00FA61AD" w:rsidRPr="0046297E" w:rsidRDefault="00FA61AD" w:rsidP="000F0C40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46297E">
                    <w:rPr>
                      <w:sz w:val="28"/>
                      <w:szCs w:val="28"/>
                    </w:rPr>
                    <w:t>Try to use your words. If you need to, you can use pictures or ask me to write for you.</w:t>
                  </w:r>
                </w:p>
                <w:p w:rsidR="00FA61AD" w:rsidRPr="000F0C40" w:rsidRDefault="00FA61AD" w:rsidP="000F0C4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FA61AD" w:rsidRPr="00387A08" w:rsidRDefault="00FA61AD" w:rsidP="00387A08">
      <w:pPr>
        <w:rPr>
          <w:sz w:val="28"/>
          <w:szCs w:val="28"/>
        </w:rPr>
      </w:pPr>
    </w:p>
    <w:sectPr w:rsidR="00FA61AD" w:rsidRPr="00387A08" w:rsidSect="00A15E1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1AD" w:rsidRDefault="00FA61AD" w:rsidP="00F0550E">
      <w:pPr>
        <w:spacing w:after="0" w:line="240" w:lineRule="auto"/>
      </w:pPr>
      <w:r>
        <w:separator/>
      </w:r>
    </w:p>
  </w:endnote>
  <w:endnote w:type="continuationSeparator" w:id="0">
    <w:p w:rsidR="00FA61AD" w:rsidRDefault="00FA61AD" w:rsidP="00F0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1AD" w:rsidRDefault="00FA61AD" w:rsidP="00F0550E">
      <w:pPr>
        <w:spacing w:after="0" w:line="240" w:lineRule="auto"/>
      </w:pPr>
      <w:r>
        <w:separator/>
      </w:r>
    </w:p>
  </w:footnote>
  <w:footnote w:type="continuationSeparator" w:id="0">
    <w:p w:rsidR="00FA61AD" w:rsidRDefault="00FA61AD" w:rsidP="00F0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1AD" w:rsidRDefault="00FA61AD">
    <w:pPr>
      <w:pStyle w:val="Header"/>
    </w:pPr>
    <w:r>
      <w:t>DOCUMENT T2</w:t>
    </w:r>
  </w:p>
  <w:p w:rsidR="00FA61AD" w:rsidRDefault="00FA61AD">
    <w:pPr>
      <w:pStyle w:val="Header"/>
    </w:pPr>
    <w:r>
      <w:t>CCLS: W.K.2, W.K.5, L.K.1a,b, L.K.2a,b</w:t>
    </w:r>
  </w:p>
  <w:p w:rsidR="00FA61AD" w:rsidRDefault="00FA61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33EF"/>
    <w:multiLevelType w:val="hybridMultilevel"/>
    <w:tmpl w:val="2BE0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14E0"/>
    <w:multiLevelType w:val="hybridMultilevel"/>
    <w:tmpl w:val="0A525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D6DD3"/>
    <w:multiLevelType w:val="hybridMultilevel"/>
    <w:tmpl w:val="1DC43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8C90F71"/>
    <w:multiLevelType w:val="hybridMultilevel"/>
    <w:tmpl w:val="4B3004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C12A14"/>
    <w:multiLevelType w:val="hybridMultilevel"/>
    <w:tmpl w:val="F7A4E1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761"/>
    <w:rsid w:val="00010767"/>
    <w:rsid w:val="000300F7"/>
    <w:rsid w:val="000606F7"/>
    <w:rsid w:val="000B3059"/>
    <w:rsid w:val="000D7FDD"/>
    <w:rsid w:val="000F0C40"/>
    <w:rsid w:val="000F3B54"/>
    <w:rsid w:val="001D7CC4"/>
    <w:rsid w:val="0031228A"/>
    <w:rsid w:val="00387A08"/>
    <w:rsid w:val="00426761"/>
    <w:rsid w:val="00426AF4"/>
    <w:rsid w:val="0046297E"/>
    <w:rsid w:val="00514D77"/>
    <w:rsid w:val="006D5514"/>
    <w:rsid w:val="007051F0"/>
    <w:rsid w:val="007C0499"/>
    <w:rsid w:val="00A15E17"/>
    <w:rsid w:val="00A30182"/>
    <w:rsid w:val="00AA72C9"/>
    <w:rsid w:val="00AB7DCD"/>
    <w:rsid w:val="00B5139F"/>
    <w:rsid w:val="00D87ED1"/>
    <w:rsid w:val="00DF0E38"/>
    <w:rsid w:val="00F0550E"/>
    <w:rsid w:val="00F74234"/>
    <w:rsid w:val="00FA61AD"/>
    <w:rsid w:val="00FC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E1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6761"/>
    <w:pPr>
      <w:ind w:left="720"/>
      <w:contextualSpacing/>
    </w:pPr>
  </w:style>
  <w:style w:type="table" w:styleId="TableGrid">
    <w:name w:val="Table Grid"/>
    <w:basedOn w:val="TableNormal"/>
    <w:uiPriority w:val="99"/>
    <w:rsid w:val="007051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8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7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550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55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31</Words>
  <Characters>181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Name:____________________________________________Date:_____________</dc:title>
  <dc:subject/>
  <dc:creator>angelastockman</dc:creator>
  <cp:keywords/>
  <dc:description/>
  <cp:lastModifiedBy>user</cp:lastModifiedBy>
  <cp:revision>2</cp:revision>
  <cp:lastPrinted>2012-06-27T02:06:00Z</cp:lastPrinted>
  <dcterms:created xsi:type="dcterms:W3CDTF">2012-06-28T21:10:00Z</dcterms:created>
  <dcterms:modified xsi:type="dcterms:W3CDTF">2012-06-28T21:10:00Z</dcterms:modified>
</cp:coreProperties>
</file>